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C349FD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65D2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349FD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C349FD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349F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349FD" w:rsidRDefault="00C349FD" w:rsidP="00C349FD">
            <w:pPr>
              <w:pStyle w:val="FootnoteText"/>
              <w:ind w:left="-10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 และการพัฒนาคุณภาพการให้บริการ</w:t>
            </w:r>
          </w:p>
        </w:tc>
      </w:tr>
      <w:tr w:rsidR="002F054A" w:rsidRPr="003B7C5A" w:rsidTr="00C349FD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02- 610- 5390</w:t>
            </w:r>
          </w:p>
        </w:tc>
      </w:tr>
      <w:tr w:rsidR="002F054A" w:rsidRPr="003B7C5A" w:rsidTr="00C349FD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C349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02- 610- 5342</w:t>
            </w:r>
          </w:p>
        </w:tc>
      </w:tr>
      <w:tr w:rsidR="002F054A" w:rsidRPr="003B7C5A" w:rsidTr="00C349FD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C349F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349FD" w:rsidRDefault="00C349FD" w:rsidP="00C349FD">
            <w:pPr>
              <w:widowControl w:val="0"/>
              <w:numPr>
                <w:ilvl w:val="0"/>
                <w:numId w:val="5"/>
              </w:numPr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C349FD" w:rsidRDefault="00C349FD" w:rsidP="00C349FD">
            <w:pPr>
              <w:widowControl w:val="0"/>
              <w:tabs>
                <w:tab w:val="left" w:pos="1701"/>
              </w:tabs>
              <w:adjustRightInd w:val="0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C349FD" w:rsidRDefault="00C349FD" w:rsidP="00C349FD">
            <w:pPr>
              <w:widowControl w:val="0"/>
              <w:numPr>
                <w:ilvl w:val="0"/>
                <w:numId w:val="5"/>
              </w:numPr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C349FD" w:rsidRDefault="00C349FD" w:rsidP="00C349FD">
            <w:pPr>
              <w:widowControl w:val="0"/>
              <w:numPr>
                <w:ilvl w:val="0"/>
                <w:numId w:val="5"/>
              </w:numPr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C349FD" w:rsidRDefault="00C349FD" w:rsidP="00C349FD">
            <w:pPr>
              <w:widowControl w:val="0"/>
              <w:tabs>
                <w:tab w:val="left" w:pos="1701"/>
              </w:tabs>
              <w:adjustRightInd w:val="0"/>
              <w:ind w:left="936" w:firstLine="26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C349FD" w:rsidRDefault="00C349FD" w:rsidP="00C349FD">
            <w:pPr>
              <w:widowControl w:val="0"/>
              <w:tabs>
                <w:tab w:val="left" w:pos="1701"/>
              </w:tabs>
              <w:adjustRightInd w:val="0"/>
              <w:ind w:firstLine="170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ความพึงพอใจของผู้รับบริการต่อการปฏิบัติงาน ของกลุ่มตรวจสอบภายใน สำนักงานคณะกรรมการการอุดมศึกษา</w:t>
            </w:r>
          </w:p>
        </w:tc>
      </w:tr>
      <w:tr w:rsidR="002F054A" w:rsidRPr="003B7C5A" w:rsidTr="00916F33">
        <w:trPr>
          <w:gridAfter w:val="1"/>
          <w:wAfter w:w="6" w:type="dxa"/>
          <w:trHeight w:val="183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9"/>
              <w:gridCol w:w="7309"/>
            </w:tblGrid>
            <w:tr w:rsidR="00A155E3" w:rsidRPr="003B7C5A" w:rsidTr="00F651DE">
              <w:trPr>
                <w:trHeight w:val="454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Pr="00F01F4C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Pr="00916F33" w:rsidRDefault="00B41E9C" w:rsidP="00916F33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Pr="00F01F4C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15662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</w:tc>
      </w:tr>
      <w:tr w:rsidR="002F054A" w:rsidRPr="003B7C5A" w:rsidTr="00916F33">
        <w:trPr>
          <w:gridAfter w:val="1"/>
          <w:wAfter w:w="6" w:type="dxa"/>
          <w:trHeight w:val="268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134"/>
              <w:gridCol w:w="1417"/>
              <w:gridCol w:w="1276"/>
              <w:gridCol w:w="1347"/>
            </w:tblGrid>
            <w:tr w:rsidR="002F054A" w:rsidRPr="003B7C5A" w:rsidTr="00F651DE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213B1" w:rsidRPr="003B7C5A" w:rsidTr="00F651DE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E213B1" w:rsidRPr="00617889" w:rsidRDefault="00E213B1" w:rsidP="00E213B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E213B1" w:rsidRPr="00156629" w:rsidRDefault="00E213B1" w:rsidP="00E213B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5662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56629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3B1" w:rsidRDefault="00DE6AEB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DE6AEB" w:rsidRDefault="00DE6AEB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934D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934D4C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3B1" w:rsidRDefault="00934D4C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</w:t>
                  </w:r>
                  <w:r w:rsidR="00DE6AE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3B1" w:rsidRDefault="00DE6AEB" w:rsidP="00934D4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934D4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1750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349FD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43EDB" w:rsidRDefault="00543EDB" w:rsidP="00543E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ประชุมภายในกลุ่มตรวจสอบภายใน เพื่อออกแบบสำรวจความพึงพอใจผู้รับบริการ</w:t>
            </w:r>
          </w:p>
          <w:p w:rsidR="00543EDB" w:rsidRDefault="00543EDB" w:rsidP="00543E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สำรวจความพึงพอใจของผู้รับบริการจากสำนักงานคณะกรรมการการอุดมศึกษา</w:t>
            </w:r>
          </w:p>
          <w:p w:rsidR="000A5220" w:rsidRPr="00487609" w:rsidRDefault="00543EDB" w:rsidP="00C91F78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ประเมินความพึงพอใจ ณ วันที่ </w:t>
            </w:r>
            <w:r w:rsidR="00C91F78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91F78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2562</w:t>
            </w:r>
            <w:r w:rsidR="005C4A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ได้ร้อยละ 83.23</w:t>
            </w:r>
          </w:p>
        </w:tc>
      </w:tr>
      <w:tr w:rsidR="003B7C5A" w:rsidRPr="003B7C5A" w:rsidTr="00C349FD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5C4A3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ได้รับความร่วมมือจากบุคลากรในสำนักงา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นคณะกรรมการการอุดมศึกษา ในการตอ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สอบถามเป็นอย่างดี</w:t>
            </w:r>
          </w:p>
        </w:tc>
      </w:tr>
      <w:tr w:rsidR="003B7C5A" w:rsidRPr="003B7C5A" w:rsidTr="00C349FD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560C2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C4A3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C349FD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560C2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C4A3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50E3B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D19" w:rsidRDefault="005D0D19">
      <w:r>
        <w:separator/>
      </w:r>
    </w:p>
  </w:endnote>
  <w:endnote w:type="continuationSeparator" w:id="0">
    <w:p w:rsidR="005D0D19" w:rsidRDefault="005D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D19" w:rsidRDefault="005D0D19">
      <w:r>
        <w:separator/>
      </w:r>
    </w:p>
  </w:footnote>
  <w:footnote w:type="continuationSeparator" w:id="0">
    <w:p w:rsidR="005D0D19" w:rsidRDefault="005D0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473A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473A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0235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56629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5959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B38EE"/>
    <w:rsid w:val="004C3B2B"/>
    <w:rsid w:val="004C5E52"/>
    <w:rsid w:val="004D6D48"/>
    <w:rsid w:val="005047DE"/>
    <w:rsid w:val="00516FD7"/>
    <w:rsid w:val="00525328"/>
    <w:rsid w:val="005437F6"/>
    <w:rsid w:val="00543EDB"/>
    <w:rsid w:val="00546DE3"/>
    <w:rsid w:val="00560C23"/>
    <w:rsid w:val="0057115A"/>
    <w:rsid w:val="005725B6"/>
    <w:rsid w:val="0058298B"/>
    <w:rsid w:val="00596721"/>
    <w:rsid w:val="005B1BF3"/>
    <w:rsid w:val="005B53E4"/>
    <w:rsid w:val="005B60E0"/>
    <w:rsid w:val="005B7119"/>
    <w:rsid w:val="005C07F8"/>
    <w:rsid w:val="005C159C"/>
    <w:rsid w:val="005C4A37"/>
    <w:rsid w:val="005D0D19"/>
    <w:rsid w:val="005D7E04"/>
    <w:rsid w:val="005F05DA"/>
    <w:rsid w:val="005F7FD0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16F33"/>
    <w:rsid w:val="009332B8"/>
    <w:rsid w:val="00934D4C"/>
    <w:rsid w:val="009373FD"/>
    <w:rsid w:val="00950334"/>
    <w:rsid w:val="00962371"/>
    <w:rsid w:val="00962B83"/>
    <w:rsid w:val="00965D20"/>
    <w:rsid w:val="00975D4B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3AA"/>
    <w:rsid w:val="00A50AE4"/>
    <w:rsid w:val="00A541E6"/>
    <w:rsid w:val="00A560E5"/>
    <w:rsid w:val="00A74F3A"/>
    <w:rsid w:val="00A86C64"/>
    <w:rsid w:val="00AA4CB7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41E9C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49FD"/>
    <w:rsid w:val="00C6134E"/>
    <w:rsid w:val="00C67D71"/>
    <w:rsid w:val="00C91F78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AEB"/>
    <w:rsid w:val="00DE6CC4"/>
    <w:rsid w:val="00DF0979"/>
    <w:rsid w:val="00DF2CE3"/>
    <w:rsid w:val="00DF5A0B"/>
    <w:rsid w:val="00E04588"/>
    <w:rsid w:val="00E13428"/>
    <w:rsid w:val="00E213B1"/>
    <w:rsid w:val="00E36CAD"/>
    <w:rsid w:val="00E379B3"/>
    <w:rsid w:val="00E40020"/>
    <w:rsid w:val="00E50E3B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491A"/>
    <w:rsid w:val="00F651DE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3DCE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2B1AD-2A4C-4C44-98C1-115DF4A0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4</cp:revision>
  <cp:lastPrinted>2019-06-11T07:30:00Z</cp:lastPrinted>
  <dcterms:created xsi:type="dcterms:W3CDTF">2019-07-19T07:42:00Z</dcterms:created>
  <dcterms:modified xsi:type="dcterms:W3CDTF">2019-09-03T03:33:00Z</dcterms:modified>
</cp:coreProperties>
</file>